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8800E" w14:textId="77777777" w:rsidR="00CE55D1" w:rsidRDefault="00CE55D1" w:rsidP="00CE55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AMYOTE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fl.1492)</w:t>
      </w:r>
    </w:p>
    <w:p w14:paraId="53D55494" w14:textId="77777777" w:rsidR="00CE55D1" w:rsidRDefault="00CE55D1" w:rsidP="00CE55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Maidstone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3A1A9426" w14:textId="77777777" w:rsidR="00CE55D1" w:rsidRDefault="00CE55D1" w:rsidP="00CE55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8B23C3D" w14:textId="77777777" w:rsidR="00CE55D1" w:rsidRDefault="00CE55D1" w:rsidP="00CE55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8BDC01C" w14:textId="77777777" w:rsidR="00CE55D1" w:rsidRDefault="00CE55D1" w:rsidP="00CE55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Feb.1492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27FC4BF" w14:textId="77777777" w:rsidR="00CE55D1" w:rsidRDefault="00CE55D1" w:rsidP="00CE55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2E236D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https://www.kentarchaeology.org.uk/Research/Libr/Wills/NameOrder/A.htm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AAB8D4E" w14:textId="77777777" w:rsidR="00CE55D1" w:rsidRDefault="00CE55D1" w:rsidP="00CE55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58D2D7" w14:textId="77777777" w:rsidR="00CE55D1" w:rsidRDefault="00CE55D1" w:rsidP="00CE55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9D4311" w14:textId="77777777" w:rsidR="00CE55D1" w:rsidRDefault="00CE55D1" w:rsidP="00CE55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March 2022</w:t>
      </w:r>
    </w:p>
    <w:p w14:paraId="0A1EF38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59A10" w14:textId="77777777" w:rsidR="00CE55D1" w:rsidRDefault="00CE55D1" w:rsidP="009139A6">
      <w:r>
        <w:separator/>
      </w:r>
    </w:p>
  </w:endnote>
  <w:endnote w:type="continuationSeparator" w:id="0">
    <w:p w14:paraId="75C71436" w14:textId="77777777" w:rsidR="00CE55D1" w:rsidRDefault="00CE55D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483C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67B2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DA71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24DE6" w14:textId="77777777" w:rsidR="00CE55D1" w:rsidRDefault="00CE55D1" w:rsidP="009139A6">
      <w:r>
        <w:separator/>
      </w:r>
    </w:p>
  </w:footnote>
  <w:footnote w:type="continuationSeparator" w:id="0">
    <w:p w14:paraId="13B5962A" w14:textId="77777777" w:rsidR="00CE55D1" w:rsidRDefault="00CE55D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9A4B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6361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EE6A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5D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E55D1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E53385"/>
  <w15:chartTrackingRefBased/>
  <w15:docId w15:val="{4E31D108-8BAD-4A58-9DAA-67FF47EDF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E55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A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2022-03-30T18:36:00Z</dcterms:created>
  <dcterms:modified xsi:type="dcterms:W3CDTF">2022-03-30T18:37:00Z</dcterms:modified>
</cp:coreProperties>
</file>